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34" w:rsidRPr="00A936AA" w:rsidRDefault="00CC2234" w:rsidP="00610581">
      <w:pPr>
        <w:spacing w:before="40"/>
        <w:rPr>
          <w:b/>
          <w:sz w:val="26"/>
        </w:rPr>
      </w:pPr>
      <w:r w:rsidRPr="000509C2">
        <w:rPr>
          <w:sz w:val="26"/>
        </w:rPr>
        <w:t>UBND TỈNH BÀ RỊA-VŨNG TÀU</w:t>
      </w:r>
      <w:r>
        <w:rPr>
          <w:sz w:val="26"/>
        </w:rPr>
        <w:t xml:space="preserve">      </w:t>
      </w:r>
      <w:r w:rsidRPr="00A936AA">
        <w:rPr>
          <w:b/>
          <w:sz w:val="26"/>
        </w:rPr>
        <w:t>CỘNG HÒA XÃ HỘI CHỦ NGHĨA VIỆT NAM</w:t>
      </w:r>
    </w:p>
    <w:p w:rsidR="00CC2234" w:rsidRPr="00A936AA" w:rsidRDefault="00CC2234" w:rsidP="00610581">
      <w:pPr>
        <w:rPr>
          <w:b/>
          <w:bCs/>
          <w:noProof/>
          <w:sz w:val="26"/>
        </w:rPr>
      </w:pPr>
      <w:r w:rsidRPr="00A936AA">
        <w:rPr>
          <w:b/>
          <w:bCs/>
          <w:noProof/>
          <w:sz w:val="26"/>
        </w:rPr>
        <w:t xml:space="preserve">   SỞ GIÁO DỤC VÀ ĐÀO TẠO                     Độc lập -Tự do- Hạnh phúc</w:t>
      </w:r>
    </w:p>
    <w:p w:rsidR="00CC2234" w:rsidRDefault="00CC2234" w:rsidP="00610581">
      <w:pPr>
        <w:rPr>
          <w:b/>
          <w:bCs/>
          <w:noProof/>
          <w:sz w:val="26"/>
        </w:rPr>
      </w:pPr>
      <w:r>
        <w:rPr>
          <w:noProof/>
        </w:rPr>
        <w:pict>
          <v:line id="Straight Connector 1" o:spid="_x0000_s1026" style="position:absolute;z-index:251658240;visibility:visible" from="274.5pt,4.1pt" to="38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jvA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yfzp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"/>
        </w:pict>
      </w:r>
      <w:r>
        <w:rPr>
          <w:noProof/>
        </w:rPr>
        <w:pict>
          <v:line id="Straight Connector 2" o:spid="_x0000_s1027" style="position:absolute;z-index:251659264;visibility:visible" from="49.3pt,4.1pt" to="1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"/>
        </w:pict>
      </w:r>
    </w:p>
    <w:p w:rsidR="00CC2234" w:rsidRDefault="00CC2234" w:rsidP="00610581">
      <w:pPr>
        <w:rPr>
          <w:b/>
          <w:bCs/>
          <w:noProof/>
          <w:sz w:val="26"/>
        </w:rPr>
      </w:pPr>
    </w:p>
    <w:p w:rsidR="00CC2234" w:rsidRDefault="00CC2234" w:rsidP="00610581">
      <w:pPr>
        <w:rPr>
          <w:b/>
          <w:bCs/>
          <w:noProof/>
          <w:sz w:val="26"/>
        </w:rPr>
      </w:pPr>
    </w:p>
    <w:p w:rsidR="00CC2234" w:rsidRPr="00610581" w:rsidRDefault="00CC2234" w:rsidP="00610581">
      <w:pPr>
        <w:jc w:val="center"/>
        <w:rPr>
          <w:b/>
          <w:bCs/>
          <w:noProof/>
          <w:sz w:val="28"/>
          <w:szCs w:val="28"/>
        </w:rPr>
      </w:pPr>
      <w:r w:rsidRPr="00610581">
        <w:rPr>
          <w:b/>
          <w:bCs/>
          <w:noProof/>
          <w:sz w:val="28"/>
          <w:szCs w:val="28"/>
        </w:rPr>
        <w:t>DANH SÁCH ĐOÀN KIỂM TRA VÀ ĐƠN VỊ KIỂM TRA</w:t>
      </w:r>
    </w:p>
    <w:p w:rsidR="00CC2234" w:rsidRDefault="00CC2234" w:rsidP="00610581">
      <w:pPr>
        <w:jc w:val="center"/>
        <w:rPr>
          <w:bCs/>
          <w:i/>
          <w:noProof/>
          <w:sz w:val="26"/>
        </w:rPr>
      </w:pPr>
      <w:r w:rsidRPr="00610581">
        <w:rPr>
          <w:bCs/>
          <w:i/>
          <w:noProof/>
          <w:sz w:val="26"/>
        </w:rPr>
        <w:t xml:space="preserve">(Kèm theo Quyết định số </w:t>
      </w:r>
      <w:r>
        <w:rPr>
          <w:bCs/>
          <w:i/>
          <w:noProof/>
          <w:sz w:val="26"/>
        </w:rPr>
        <w:t>: 826</w:t>
      </w:r>
      <w:r w:rsidRPr="00610581">
        <w:rPr>
          <w:bCs/>
          <w:i/>
          <w:noProof/>
          <w:sz w:val="26"/>
        </w:rPr>
        <w:t>/QĐ-SGDĐT ngày</w:t>
      </w:r>
      <w:r>
        <w:rPr>
          <w:bCs/>
          <w:i/>
          <w:noProof/>
          <w:sz w:val="26"/>
        </w:rPr>
        <w:t xml:space="preserve"> 23</w:t>
      </w:r>
      <w:r w:rsidRPr="00610581">
        <w:rPr>
          <w:bCs/>
          <w:i/>
          <w:noProof/>
          <w:sz w:val="26"/>
        </w:rPr>
        <w:t>/</w:t>
      </w:r>
      <w:r>
        <w:rPr>
          <w:bCs/>
          <w:i/>
          <w:noProof/>
          <w:sz w:val="26"/>
        </w:rPr>
        <w:t>8</w:t>
      </w:r>
      <w:r w:rsidRPr="00610581">
        <w:rPr>
          <w:bCs/>
          <w:i/>
          <w:noProof/>
          <w:sz w:val="26"/>
        </w:rPr>
        <w:t>/ 2018)</w:t>
      </w:r>
    </w:p>
    <w:p w:rsidR="00CC2234" w:rsidRDefault="00CC2234" w:rsidP="00610581">
      <w:pPr>
        <w:jc w:val="center"/>
        <w:rPr>
          <w:bCs/>
          <w:noProof/>
          <w:sz w:val="26"/>
        </w:rPr>
      </w:pPr>
    </w:p>
    <w:p w:rsidR="00CC2234" w:rsidRPr="00C1791D" w:rsidRDefault="00CC2234" w:rsidP="004D1B6F">
      <w:pPr>
        <w:pStyle w:val="ListParagraph"/>
        <w:numPr>
          <w:ilvl w:val="0"/>
          <w:numId w:val="1"/>
        </w:numPr>
        <w:spacing w:line="360" w:lineRule="auto"/>
        <w:ind w:left="990" w:hanging="630"/>
        <w:jc w:val="both"/>
        <w:rPr>
          <w:b/>
          <w:sz w:val="26"/>
          <w:szCs w:val="26"/>
        </w:rPr>
      </w:pPr>
      <w:r w:rsidRPr="00C1791D">
        <w:rPr>
          <w:b/>
          <w:sz w:val="26"/>
          <w:szCs w:val="26"/>
        </w:rPr>
        <w:t xml:space="preserve">Đoàn số 1, kiểm tra các trường </w:t>
      </w:r>
      <w:r>
        <w:rPr>
          <w:b/>
          <w:sz w:val="26"/>
          <w:szCs w:val="26"/>
        </w:rPr>
        <w:t>học tại thành phố Vũng Tàu</w:t>
      </w:r>
    </w:p>
    <w:p w:rsidR="00CC2234" w:rsidRPr="00C1791D" w:rsidRDefault="00CC2234" w:rsidP="004D1B6F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sz w:val="26"/>
          <w:szCs w:val="26"/>
        </w:rPr>
      </w:pPr>
      <w:r w:rsidRPr="00C1791D">
        <w:rPr>
          <w:sz w:val="26"/>
          <w:szCs w:val="26"/>
          <w:lang w:val="vi-VN"/>
        </w:rPr>
        <w:t>Ông Nguyễn Thanh Giang- Giám đốc Sở GDĐT-Trưởng đoàn</w:t>
      </w:r>
    </w:p>
    <w:p w:rsidR="00CC2234" w:rsidRPr="00C1791D" w:rsidRDefault="00CC2234" w:rsidP="004D1B6F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sz w:val="26"/>
          <w:szCs w:val="26"/>
          <w:lang w:val="vi-VN"/>
        </w:rPr>
      </w:pPr>
      <w:r w:rsidRPr="00C1791D">
        <w:rPr>
          <w:sz w:val="26"/>
          <w:szCs w:val="26"/>
          <w:lang w:val="vi-VN"/>
        </w:rPr>
        <w:t>Ông Lê Văn Tuyền- Trưởng Phòng Chính trị Tư tưởng và Học sinh sinh viên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GDĐT- Phó Trưởng Đoàn</w:t>
      </w:r>
    </w:p>
    <w:p w:rsidR="00CC2234" w:rsidRPr="00C1791D" w:rsidRDefault="00CC2234" w:rsidP="004D1B6F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sz w:val="26"/>
          <w:szCs w:val="26"/>
          <w:lang w:val="vi-VN"/>
        </w:rPr>
      </w:pPr>
      <w:r w:rsidRPr="00C1791D">
        <w:rPr>
          <w:sz w:val="26"/>
          <w:szCs w:val="26"/>
          <w:lang w:val="vi-VN"/>
        </w:rPr>
        <w:t>Bà Bùi Thị Th</w:t>
      </w:r>
      <w:r>
        <w:rPr>
          <w:sz w:val="26"/>
          <w:szCs w:val="26"/>
          <w:lang w:val="vi-VN"/>
        </w:rPr>
        <w:t xml:space="preserve">ủy- Kế toán trưởng, Phó Trưởng </w:t>
      </w:r>
      <w:r>
        <w:rPr>
          <w:sz w:val="26"/>
          <w:szCs w:val="26"/>
        </w:rPr>
        <w:t>P</w:t>
      </w:r>
      <w:r w:rsidRPr="00C1791D">
        <w:rPr>
          <w:sz w:val="26"/>
          <w:szCs w:val="26"/>
          <w:lang w:val="vi-VN"/>
        </w:rPr>
        <w:t>hòng KHTC</w:t>
      </w:r>
      <w:r>
        <w:rPr>
          <w:sz w:val="26"/>
          <w:szCs w:val="26"/>
        </w:rPr>
        <w:t xml:space="preserve"> Sở GDĐT</w:t>
      </w:r>
      <w:r w:rsidRPr="00C1791D">
        <w:rPr>
          <w:sz w:val="26"/>
          <w:szCs w:val="26"/>
          <w:lang w:val="vi-VN"/>
        </w:rPr>
        <w:t>- Thành viên;</w:t>
      </w:r>
    </w:p>
    <w:p w:rsidR="00CC2234" w:rsidRDefault="00CC2234" w:rsidP="004D1B6F">
      <w:pPr>
        <w:pStyle w:val="ListParagraph"/>
        <w:numPr>
          <w:ilvl w:val="0"/>
          <w:numId w:val="2"/>
        </w:numPr>
        <w:spacing w:before="120" w:after="240" w:line="360" w:lineRule="auto"/>
        <w:jc w:val="both"/>
        <w:rPr>
          <w:sz w:val="26"/>
          <w:szCs w:val="26"/>
        </w:rPr>
      </w:pPr>
      <w:r w:rsidRPr="00C1791D">
        <w:rPr>
          <w:sz w:val="26"/>
          <w:szCs w:val="26"/>
          <w:lang w:val="vi-VN"/>
        </w:rPr>
        <w:t>Bà Doãn Thị Minh Mây- Chuyên viên Thanh tra Sở</w:t>
      </w:r>
      <w:r>
        <w:rPr>
          <w:sz w:val="26"/>
          <w:szCs w:val="26"/>
        </w:rPr>
        <w:t xml:space="preserve"> s</w:t>
      </w:r>
      <w:bookmarkStart w:id="0" w:name="_GoBack"/>
      <w:bookmarkEnd w:id="0"/>
      <w:r>
        <w:rPr>
          <w:sz w:val="26"/>
          <w:szCs w:val="26"/>
        </w:rPr>
        <w:t>GDĐT</w:t>
      </w:r>
      <w:r w:rsidRPr="00C1791D">
        <w:rPr>
          <w:sz w:val="26"/>
          <w:szCs w:val="26"/>
          <w:lang w:val="vi-VN"/>
        </w:rPr>
        <w:t>- Thư ký</w:t>
      </w:r>
      <w:r w:rsidRPr="00C1791D">
        <w:rPr>
          <w:sz w:val="26"/>
          <w:szCs w:val="26"/>
        </w:rPr>
        <w:t>;</w:t>
      </w:r>
    </w:p>
    <w:p w:rsidR="00CC2234" w:rsidRPr="00C73595" w:rsidRDefault="00CC2234" w:rsidP="00C73595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C1791D">
        <w:rPr>
          <w:sz w:val="26"/>
          <w:szCs w:val="26"/>
        </w:rPr>
        <w:t xml:space="preserve">Bà Lê Thị Hải Yến- Chuyên viên Phòng GDĐT thành phố Vũng Tàu- </w:t>
      </w:r>
      <w:r>
        <w:rPr>
          <w:sz w:val="26"/>
          <w:szCs w:val="26"/>
        </w:rPr>
        <w:t>Thành viên;</w:t>
      </w:r>
    </w:p>
    <w:p w:rsidR="00CC2234" w:rsidRPr="00D62A48" w:rsidRDefault="00CC2234" w:rsidP="00D62A48">
      <w:pPr>
        <w:pStyle w:val="ListParagraph"/>
        <w:numPr>
          <w:ilvl w:val="0"/>
          <w:numId w:val="2"/>
        </w:numPr>
        <w:spacing w:before="120" w:after="240" w:line="360" w:lineRule="auto"/>
        <w:jc w:val="both"/>
        <w:rPr>
          <w:sz w:val="26"/>
          <w:szCs w:val="26"/>
          <w:lang w:val="vi-VN"/>
        </w:rPr>
      </w:pPr>
      <w:r w:rsidRPr="00C1791D">
        <w:rPr>
          <w:sz w:val="26"/>
          <w:szCs w:val="26"/>
          <w:lang w:val="vi-VN"/>
        </w:rPr>
        <w:t>Bà Lê Thị Ngân Hà- Hiệu trưởng trường Mầm non Thùy Vân- Thành viên</w:t>
      </w:r>
      <w:r>
        <w:rPr>
          <w:sz w:val="26"/>
          <w:szCs w:val="26"/>
        </w:rPr>
        <w:t>.</w:t>
      </w:r>
    </w:p>
    <w:p w:rsidR="00CC2234" w:rsidRPr="00C1791D" w:rsidRDefault="00CC2234" w:rsidP="00712B5C">
      <w:pPr>
        <w:pStyle w:val="ListParagraph"/>
        <w:numPr>
          <w:ilvl w:val="0"/>
          <w:numId w:val="1"/>
        </w:numPr>
        <w:ind w:left="990" w:hanging="630"/>
        <w:jc w:val="both"/>
        <w:rPr>
          <w:b/>
          <w:sz w:val="26"/>
          <w:szCs w:val="26"/>
        </w:rPr>
      </w:pPr>
      <w:r w:rsidRPr="00C1791D">
        <w:rPr>
          <w:b/>
          <w:sz w:val="26"/>
          <w:szCs w:val="26"/>
        </w:rPr>
        <w:t>Đoàn s</w:t>
      </w:r>
      <w:r>
        <w:rPr>
          <w:b/>
          <w:sz w:val="26"/>
          <w:szCs w:val="26"/>
        </w:rPr>
        <w:t>ố 2</w:t>
      </w:r>
      <w:r w:rsidRPr="00C1791D">
        <w:rPr>
          <w:b/>
          <w:sz w:val="26"/>
          <w:szCs w:val="26"/>
        </w:rPr>
        <w:t xml:space="preserve">, kiểm tra các trường </w:t>
      </w:r>
      <w:r>
        <w:rPr>
          <w:b/>
          <w:sz w:val="26"/>
          <w:szCs w:val="26"/>
        </w:rPr>
        <w:t xml:space="preserve">học tại thành phố Bà Rịa và huyện Châu Đức </w:t>
      </w:r>
    </w:p>
    <w:p w:rsidR="00CC2234" w:rsidRPr="00C1791D" w:rsidRDefault="00CC2234" w:rsidP="006D396D">
      <w:pPr>
        <w:pStyle w:val="Heading2"/>
        <w:numPr>
          <w:ilvl w:val="0"/>
          <w:numId w:val="3"/>
        </w:numPr>
        <w:spacing w:before="120"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  <w:lang w:val="vi-VN"/>
        </w:rPr>
      </w:pP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Bà Trần Thị Ngọc Châu- Phó Giám đốc Sở GDĐT- Trưởng đoàn;</w:t>
      </w:r>
    </w:p>
    <w:p w:rsidR="00CC2234" w:rsidRDefault="00CC2234" w:rsidP="006D396D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Bà Trần Thị Mộng Huyền- Phó Chánh Thanh tra Sở GDĐT- Phó Trưởng đoàn;</w:t>
      </w:r>
    </w:p>
    <w:p w:rsidR="00CC2234" w:rsidRPr="006D396D" w:rsidRDefault="00CC2234" w:rsidP="006D396D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  <w:lang w:val="vi-VN"/>
        </w:rPr>
      </w:pP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Bà H</w:t>
      </w:r>
      <w:r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oàng Thị Cẩm Thành- Phó Trưởng </w:t>
      </w:r>
      <w:r>
        <w:rPr>
          <w:rFonts w:ascii="Times New Roman" w:hAnsi="Times New Roman"/>
          <w:b w:val="0"/>
          <w:i w:val="0"/>
          <w:sz w:val="26"/>
          <w:szCs w:val="26"/>
        </w:rPr>
        <w:t>P</w:t>
      </w: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hòng KHTC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Sở GDĐT</w:t>
      </w: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- Thành viên</w:t>
      </w:r>
    </w:p>
    <w:p w:rsidR="00CC2234" w:rsidRPr="006D396D" w:rsidRDefault="00CC2234" w:rsidP="006D396D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  <w:lang w:val="vi-VN"/>
        </w:rPr>
      </w:pPr>
      <w:r w:rsidRPr="006D396D">
        <w:rPr>
          <w:rFonts w:ascii="Times New Roman" w:hAnsi="Times New Roman"/>
          <w:b w:val="0"/>
          <w:i w:val="0"/>
          <w:sz w:val="26"/>
          <w:szCs w:val="26"/>
          <w:lang w:val="vi-VN"/>
        </w:rPr>
        <w:t>Ô</w:t>
      </w:r>
      <w:r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ng Nguyễn Hữu Hào- Chuyên viên </w:t>
      </w:r>
      <w:r>
        <w:rPr>
          <w:rFonts w:ascii="Times New Roman" w:hAnsi="Times New Roman"/>
          <w:b w:val="0"/>
          <w:i w:val="0"/>
          <w:sz w:val="26"/>
          <w:szCs w:val="26"/>
        </w:rPr>
        <w:t>P</w:t>
      </w:r>
      <w:r w:rsidRPr="006D396D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hòng </w:t>
      </w:r>
      <w:r w:rsidRPr="008B3EBA">
        <w:rPr>
          <w:rFonts w:ascii="Times New Roman" w:hAnsi="Times New Roman"/>
          <w:b w:val="0"/>
          <w:i w:val="0"/>
          <w:sz w:val="26"/>
          <w:szCs w:val="26"/>
          <w:lang w:val="vi-VN"/>
        </w:rPr>
        <w:t>Giáo dục Trung học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Sở GDĐT</w:t>
      </w:r>
      <w:r w:rsidRPr="006D396D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- Thành viên;</w:t>
      </w:r>
    </w:p>
    <w:p w:rsidR="00CC2234" w:rsidRDefault="00CC2234" w:rsidP="006D396D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Bà Phạm Thị Hồng- Chuyên viên </w:t>
      </w:r>
      <w:r>
        <w:rPr>
          <w:rFonts w:ascii="Times New Roman" w:hAnsi="Times New Roman"/>
          <w:b w:val="0"/>
          <w:i w:val="0"/>
          <w:sz w:val="26"/>
          <w:szCs w:val="26"/>
        </w:rPr>
        <w:t>P</w:t>
      </w: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hòng Mầm non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C1791D">
        <w:rPr>
          <w:rFonts w:ascii="Times New Roman" w:hAnsi="Times New Roman"/>
          <w:b w:val="0"/>
          <w:i w:val="0"/>
          <w:sz w:val="26"/>
          <w:szCs w:val="26"/>
          <w:lang w:val="vi-VN"/>
        </w:rPr>
        <w:t>Sở GDĐT - Thư ký;</w:t>
      </w:r>
    </w:p>
    <w:p w:rsidR="00CC2234" w:rsidRDefault="00CC2234" w:rsidP="006D396D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Ông Nguyễn Văn Trực- Phó </w:t>
      </w:r>
      <w:r>
        <w:rPr>
          <w:rFonts w:ascii="Times New Roman" w:hAnsi="Times New Roman"/>
          <w:b w:val="0"/>
          <w:i w:val="0"/>
          <w:sz w:val="26"/>
          <w:szCs w:val="26"/>
        </w:rPr>
        <w:t>T</w:t>
      </w:r>
      <w:r w:rsidRPr="006D396D">
        <w:rPr>
          <w:rFonts w:ascii="Times New Roman" w:hAnsi="Times New Roman"/>
          <w:b w:val="0"/>
          <w:i w:val="0"/>
          <w:sz w:val="26"/>
          <w:szCs w:val="26"/>
          <w:lang w:val="vi-VN"/>
        </w:rPr>
        <w:t>rưởng Phòng GDĐT huyện Châu Đức- Thành viên;</w:t>
      </w:r>
    </w:p>
    <w:p w:rsidR="00CC2234" w:rsidRPr="00062B96" w:rsidRDefault="00CC2234" w:rsidP="00062B96">
      <w:pPr>
        <w:pStyle w:val="Heading2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Ông </w:t>
      </w:r>
      <w:r w:rsidRPr="00062B96">
        <w:rPr>
          <w:rFonts w:ascii="Times New Roman" w:hAnsi="Times New Roman"/>
          <w:b w:val="0"/>
          <w:i w:val="0"/>
          <w:sz w:val="26"/>
          <w:szCs w:val="26"/>
        </w:rPr>
        <w:t>Vũ Văn Quế- Chuyên viên Phòng GDĐT thành phố Bà Rịa- Thành viên</w:t>
      </w:r>
      <w:r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CC2234" w:rsidRPr="00C1791D" w:rsidRDefault="00CC2234" w:rsidP="00712B5C">
      <w:pPr>
        <w:pStyle w:val="ListParagraph"/>
        <w:numPr>
          <w:ilvl w:val="0"/>
          <w:numId w:val="1"/>
        </w:numPr>
        <w:spacing w:before="120" w:after="120" w:line="360" w:lineRule="auto"/>
        <w:ind w:left="994" w:hanging="634"/>
        <w:jc w:val="both"/>
        <w:rPr>
          <w:b/>
          <w:sz w:val="26"/>
          <w:szCs w:val="26"/>
        </w:rPr>
      </w:pPr>
      <w:r w:rsidRPr="00C1791D">
        <w:rPr>
          <w:b/>
          <w:sz w:val="26"/>
          <w:szCs w:val="26"/>
        </w:rPr>
        <w:t>Đoà</w:t>
      </w:r>
      <w:r>
        <w:rPr>
          <w:b/>
          <w:sz w:val="26"/>
          <w:szCs w:val="26"/>
        </w:rPr>
        <w:t>n số 3</w:t>
      </w:r>
      <w:r w:rsidRPr="00C1791D">
        <w:rPr>
          <w:b/>
          <w:sz w:val="26"/>
          <w:szCs w:val="26"/>
        </w:rPr>
        <w:t xml:space="preserve">, kiểm tra các trường </w:t>
      </w:r>
      <w:r>
        <w:rPr>
          <w:b/>
          <w:sz w:val="26"/>
          <w:szCs w:val="26"/>
        </w:rPr>
        <w:t>học tại huyện Đất Đỏ và huyện Xuyên Mộc</w:t>
      </w:r>
    </w:p>
    <w:p w:rsidR="00CC2234" w:rsidRPr="00C1791D" w:rsidRDefault="00CC2234" w:rsidP="004D1B6F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</w:rPr>
      </w:pPr>
      <w:r w:rsidRPr="00C1791D">
        <w:rPr>
          <w:sz w:val="26"/>
          <w:szCs w:val="26"/>
          <w:lang w:val="vi-VN"/>
        </w:rPr>
        <w:t>Ông Nguyễn Văn Ba- Phó Giám đốc Sở GDĐT- Phó Trưởng đoàn</w:t>
      </w:r>
      <w:r w:rsidRPr="00C1791D">
        <w:rPr>
          <w:sz w:val="26"/>
          <w:szCs w:val="26"/>
        </w:rPr>
        <w:t>;</w:t>
      </w:r>
    </w:p>
    <w:p w:rsidR="00CC2234" w:rsidRPr="00F16506" w:rsidRDefault="00CC2234" w:rsidP="004D1B6F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  <w:lang w:val="vi-VN"/>
        </w:rPr>
      </w:pPr>
      <w:r w:rsidRPr="00C1791D">
        <w:rPr>
          <w:sz w:val="26"/>
          <w:szCs w:val="26"/>
          <w:lang w:val="vi-VN"/>
        </w:rPr>
        <w:t xml:space="preserve">Ông Lâm Trọng Chinh- Phó </w:t>
      </w:r>
      <w:r>
        <w:rPr>
          <w:sz w:val="26"/>
          <w:szCs w:val="26"/>
        </w:rPr>
        <w:t xml:space="preserve">Trưởng </w:t>
      </w:r>
      <w:r w:rsidRPr="00C1791D">
        <w:rPr>
          <w:sz w:val="26"/>
          <w:szCs w:val="26"/>
          <w:lang w:val="vi-VN"/>
        </w:rPr>
        <w:t>Phòng Giáo dục Trung học</w:t>
      </w:r>
      <w:r>
        <w:rPr>
          <w:sz w:val="26"/>
          <w:szCs w:val="26"/>
        </w:rPr>
        <w:t xml:space="preserve"> Sở GDĐT</w:t>
      </w:r>
      <w:r w:rsidRPr="00C1791D">
        <w:rPr>
          <w:sz w:val="26"/>
          <w:szCs w:val="26"/>
          <w:lang w:val="vi-VN"/>
        </w:rPr>
        <w:t>- Phó Trưởng đoàn</w:t>
      </w:r>
      <w:r>
        <w:rPr>
          <w:sz w:val="26"/>
          <w:szCs w:val="26"/>
        </w:rPr>
        <w:t>;</w:t>
      </w:r>
    </w:p>
    <w:p w:rsidR="00CC2234" w:rsidRPr="00C1791D" w:rsidRDefault="00CC2234" w:rsidP="004D1B6F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  <w:lang w:val="vi-VN"/>
        </w:rPr>
      </w:pPr>
      <w:r w:rsidRPr="00C1791D">
        <w:rPr>
          <w:sz w:val="26"/>
          <w:szCs w:val="26"/>
          <w:lang w:val="vi-VN"/>
        </w:rPr>
        <w:t xml:space="preserve">Bà </w:t>
      </w:r>
      <w:r>
        <w:rPr>
          <w:sz w:val="26"/>
          <w:szCs w:val="26"/>
          <w:lang w:val="vi-VN"/>
        </w:rPr>
        <w:t xml:space="preserve">Nguyễn Thị Mỹ Chi- Chuyên viên </w:t>
      </w:r>
      <w:r>
        <w:rPr>
          <w:sz w:val="26"/>
          <w:szCs w:val="26"/>
        </w:rPr>
        <w:t>P</w:t>
      </w:r>
      <w:r w:rsidRPr="00C1791D">
        <w:rPr>
          <w:sz w:val="26"/>
          <w:szCs w:val="26"/>
          <w:lang w:val="vi-VN"/>
        </w:rPr>
        <w:t>hòng KHTC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GDĐT- Thành viên</w:t>
      </w:r>
      <w:r>
        <w:rPr>
          <w:sz w:val="26"/>
          <w:szCs w:val="26"/>
        </w:rPr>
        <w:t>;</w:t>
      </w:r>
    </w:p>
    <w:p w:rsidR="00CC2234" w:rsidRPr="0019345D" w:rsidRDefault="00CC2234" w:rsidP="0019345D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</w:rPr>
      </w:pPr>
      <w:r w:rsidRPr="00C1791D">
        <w:rPr>
          <w:sz w:val="26"/>
          <w:szCs w:val="26"/>
        </w:rPr>
        <w:t>Ông Trần Hoàng Minh- Chuyên viên Phòng Tiểu học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</w:t>
      </w:r>
      <w:r w:rsidRPr="00C1791D">
        <w:rPr>
          <w:sz w:val="26"/>
          <w:szCs w:val="26"/>
        </w:rPr>
        <w:t>- Thành viên</w:t>
      </w:r>
      <w:r>
        <w:rPr>
          <w:sz w:val="26"/>
          <w:szCs w:val="26"/>
        </w:rPr>
        <w:t>;</w:t>
      </w:r>
    </w:p>
    <w:p w:rsidR="00CC2234" w:rsidRDefault="00CC2234" w:rsidP="004D1B6F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</w:rPr>
      </w:pPr>
      <w:r w:rsidRPr="00C1791D">
        <w:rPr>
          <w:sz w:val="26"/>
          <w:szCs w:val="26"/>
          <w:lang w:val="vi-VN"/>
        </w:rPr>
        <w:t xml:space="preserve">Ông Nguyễn Xuân Tiến- </w:t>
      </w:r>
      <w:r>
        <w:rPr>
          <w:sz w:val="26"/>
          <w:szCs w:val="26"/>
          <w:lang w:val="vi-VN"/>
        </w:rPr>
        <w:t xml:space="preserve">Chuyên viên </w:t>
      </w:r>
      <w:r>
        <w:rPr>
          <w:sz w:val="26"/>
          <w:szCs w:val="26"/>
        </w:rPr>
        <w:t>P</w:t>
      </w:r>
      <w:r>
        <w:rPr>
          <w:sz w:val="26"/>
          <w:szCs w:val="26"/>
          <w:lang w:val="vi-VN"/>
        </w:rPr>
        <w:t xml:space="preserve">hòng </w:t>
      </w:r>
      <w:r w:rsidRPr="00C1791D">
        <w:rPr>
          <w:sz w:val="26"/>
          <w:szCs w:val="26"/>
          <w:lang w:val="vi-VN"/>
        </w:rPr>
        <w:t>Chính trị Tư tưởng và Học sinh sinh viên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</w:t>
      </w:r>
      <w:r w:rsidRPr="00C1791D">
        <w:rPr>
          <w:sz w:val="26"/>
          <w:szCs w:val="26"/>
        </w:rPr>
        <w:t xml:space="preserve"> - Thư ký</w:t>
      </w:r>
      <w:r>
        <w:rPr>
          <w:sz w:val="26"/>
          <w:szCs w:val="26"/>
        </w:rPr>
        <w:t>;</w:t>
      </w:r>
    </w:p>
    <w:p w:rsidR="00CC2234" w:rsidRPr="00062B96" w:rsidRDefault="00CC2234" w:rsidP="00F71BB1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Bà Nguyễn Thị Trà Giang- </w:t>
      </w:r>
      <w:r w:rsidRPr="00EA435F">
        <w:rPr>
          <w:sz w:val="26"/>
          <w:szCs w:val="26"/>
        </w:rPr>
        <w:t>Phó Trưởng</w:t>
      </w:r>
      <w:r>
        <w:rPr>
          <w:sz w:val="26"/>
          <w:szCs w:val="26"/>
        </w:rPr>
        <w:t xml:space="preserve"> Phòng GDĐT huyện Đất Đỏ- Thành viên;</w:t>
      </w:r>
    </w:p>
    <w:p w:rsidR="00CC2234" w:rsidRPr="00062B96" w:rsidRDefault="00CC2234" w:rsidP="00F71BB1">
      <w:pPr>
        <w:pStyle w:val="ListParagraph"/>
        <w:numPr>
          <w:ilvl w:val="0"/>
          <w:numId w:val="4"/>
        </w:numPr>
        <w:spacing w:line="360" w:lineRule="auto"/>
        <w:ind w:left="1440"/>
        <w:jc w:val="both"/>
        <w:rPr>
          <w:sz w:val="26"/>
          <w:szCs w:val="26"/>
          <w:lang w:val="vi-VN"/>
        </w:rPr>
      </w:pPr>
      <w:r w:rsidRPr="00062B96">
        <w:rPr>
          <w:sz w:val="26"/>
          <w:szCs w:val="26"/>
        </w:rPr>
        <w:t>Bà Thái Thị Thảo Sương- Phó Trưởng Phòng GDĐT huyện Xuyên Mộc- Thành viên</w:t>
      </w:r>
      <w:r>
        <w:rPr>
          <w:sz w:val="26"/>
          <w:szCs w:val="26"/>
        </w:rPr>
        <w:t>.</w:t>
      </w:r>
    </w:p>
    <w:p w:rsidR="00CC2234" w:rsidRPr="00C1791D" w:rsidRDefault="00CC2234" w:rsidP="004D1B6F">
      <w:pPr>
        <w:pStyle w:val="ListParagraph"/>
        <w:numPr>
          <w:ilvl w:val="0"/>
          <w:numId w:val="1"/>
        </w:numPr>
        <w:spacing w:line="360" w:lineRule="auto"/>
        <w:ind w:left="990" w:hanging="63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Đoàn số 4</w:t>
      </w:r>
      <w:r w:rsidRPr="00C1791D">
        <w:rPr>
          <w:b/>
          <w:sz w:val="26"/>
          <w:szCs w:val="26"/>
        </w:rPr>
        <w:t xml:space="preserve">, kiểm tra các trường </w:t>
      </w:r>
      <w:r>
        <w:rPr>
          <w:b/>
          <w:sz w:val="26"/>
          <w:szCs w:val="26"/>
        </w:rPr>
        <w:t>học tại huyện Long Điền và huyện Tân Thành</w:t>
      </w:r>
    </w:p>
    <w:p w:rsidR="00CC2234" w:rsidRPr="00C1791D" w:rsidRDefault="00CC2234" w:rsidP="004D1B6F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C1791D">
        <w:rPr>
          <w:sz w:val="26"/>
          <w:szCs w:val="26"/>
          <w:lang w:val="vi-VN"/>
        </w:rPr>
        <w:t>Ông Ngô Minh Hùng - Trưởng Phòng Tiểu học Sở GDĐT- Trưởng đoàn</w:t>
      </w:r>
      <w:r w:rsidRPr="00C1791D">
        <w:rPr>
          <w:sz w:val="26"/>
          <w:szCs w:val="26"/>
        </w:rPr>
        <w:t>;</w:t>
      </w:r>
    </w:p>
    <w:p w:rsidR="00CC2234" w:rsidRPr="007E4564" w:rsidRDefault="00CC2234" w:rsidP="0019345D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  <w:lang w:val="vi-VN"/>
        </w:rPr>
      </w:pPr>
      <w:r w:rsidRPr="0019345D">
        <w:rPr>
          <w:sz w:val="26"/>
          <w:szCs w:val="26"/>
          <w:lang w:val="vi-VN"/>
        </w:rPr>
        <w:t>Bà Hà Thị Thanh Thuận- Trưởng Phòng Mầm non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</w:t>
      </w:r>
      <w:r w:rsidRPr="0019345D">
        <w:rPr>
          <w:sz w:val="26"/>
          <w:szCs w:val="26"/>
          <w:lang w:val="vi-VN"/>
        </w:rPr>
        <w:t>- Thành viên;</w:t>
      </w:r>
    </w:p>
    <w:p w:rsidR="00CC2234" w:rsidRPr="00FE0217" w:rsidRDefault="00CC2234" w:rsidP="0019345D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Ông Nguyễn Anh Sơn- Chuyên viên Phòng GDTXCN </w:t>
      </w:r>
      <w:r w:rsidRPr="00C1791D">
        <w:rPr>
          <w:sz w:val="26"/>
          <w:szCs w:val="26"/>
          <w:lang w:val="vi-VN"/>
        </w:rPr>
        <w:t>Sở GDĐT</w:t>
      </w:r>
      <w:r w:rsidRPr="0019345D">
        <w:rPr>
          <w:sz w:val="26"/>
          <w:szCs w:val="26"/>
          <w:lang w:val="vi-VN"/>
        </w:rPr>
        <w:t>- Thành viên</w:t>
      </w:r>
      <w:r>
        <w:rPr>
          <w:sz w:val="26"/>
          <w:szCs w:val="26"/>
        </w:rPr>
        <w:t>;</w:t>
      </w:r>
    </w:p>
    <w:p w:rsidR="00CC2234" w:rsidRPr="008130E3" w:rsidRDefault="00CC2234" w:rsidP="008130E3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8130E3">
        <w:rPr>
          <w:sz w:val="26"/>
          <w:szCs w:val="26"/>
          <w:lang w:val="vi-VN"/>
        </w:rPr>
        <w:t>Ông Vũ Tiến Hưng- Chuyên viên Phòng Giáo dục Trung học</w:t>
      </w:r>
      <w:r>
        <w:rPr>
          <w:sz w:val="26"/>
          <w:szCs w:val="26"/>
        </w:rPr>
        <w:t xml:space="preserve"> </w:t>
      </w:r>
      <w:r w:rsidRPr="00C1791D">
        <w:rPr>
          <w:sz w:val="26"/>
          <w:szCs w:val="26"/>
          <w:lang w:val="vi-VN"/>
        </w:rPr>
        <w:t>Sở GDĐT</w:t>
      </w:r>
      <w:r w:rsidRPr="008130E3">
        <w:rPr>
          <w:sz w:val="26"/>
          <w:szCs w:val="26"/>
          <w:lang w:val="vi-VN"/>
        </w:rPr>
        <w:t xml:space="preserve"> - T</w:t>
      </w:r>
      <w:r w:rsidRPr="008130E3">
        <w:rPr>
          <w:sz w:val="26"/>
          <w:szCs w:val="26"/>
        </w:rPr>
        <w:t>hư ký;</w:t>
      </w:r>
    </w:p>
    <w:p w:rsidR="00CC2234" w:rsidRDefault="00CC2234" w:rsidP="004D1B6F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C1791D">
        <w:rPr>
          <w:sz w:val="26"/>
          <w:szCs w:val="26"/>
        </w:rPr>
        <w:t>Ông Huỳnh Trần Lâm Khánh- Chuyên viên Phòng KHTC Sở GDĐT- Thành viên</w:t>
      </w:r>
      <w:r>
        <w:rPr>
          <w:sz w:val="26"/>
          <w:szCs w:val="26"/>
        </w:rPr>
        <w:t>;</w:t>
      </w:r>
    </w:p>
    <w:p w:rsidR="00CC2234" w:rsidRDefault="00CC2234" w:rsidP="000278FA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F16506">
        <w:rPr>
          <w:sz w:val="26"/>
          <w:szCs w:val="26"/>
        </w:rPr>
        <w:t xml:space="preserve">Ông </w:t>
      </w:r>
      <w:r>
        <w:rPr>
          <w:sz w:val="26"/>
          <w:szCs w:val="26"/>
        </w:rPr>
        <w:t>Nguyễn Thanh Hoàng</w:t>
      </w:r>
      <w:r w:rsidRPr="00F16506">
        <w:rPr>
          <w:sz w:val="26"/>
          <w:szCs w:val="26"/>
        </w:rPr>
        <w:t>- Chuyên viên Phòng G</w:t>
      </w:r>
      <w:r>
        <w:rPr>
          <w:sz w:val="26"/>
          <w:szCs w:val="26"/>
        </w:rPr>
        <w:t>DĐT huyện Long Điền- Thành viên;</w:t>
      </w:r>
    </w:p>
    <w:p w:rsidR="00CC2234" w:rsidRPr="00F16506" w:rsidRDefault="00CC2234" w:rsidP="000278FA">
      <w:pPr>
        <w:pStyle w:val="ListParagraph"/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Ông Lê Đắc Ước- </w:t>
      </w:r>
      <w:r w:rsidRPr="00F16506">
        <w:rPr>
          <w:sz w:val="26"/>
          <w:szCs w:val="26"/>
        </w:rPr>
        <w:t>Chuyên viên Phòng GDĐT huyện</w:t>
      </w:r>
      <w:r>
        <w:rPr>
          <w:sz w:val="26"/>
          <w:szCs w:val="26"/>
        </w:rPr>
        <w:t xml:space="preserve"> Tân Thành- Thành viên.</w:t>
      </w:r>
    </w:p>
    <w:p w:rsidR="00CC2234" w:rsidRPr="006D396D" w:rsidRDefault="00CC2234" w:rsidP="006D396D">
      <w:pPr>
        <w:pStyle w:val="Heading2"/>
        <w:spacing w:before="120" w:after="120" w:line="360" w:lineRule="auto"/>
        <w:ind w:left="1080"/>
        <w:rPr>
          <w:rFonts w:ascii="Times New Roman" w:hAnsi="Times New Roman"/>
          <w:b w:val="0"/>
          <w:sz w:val="26"/>
          <w:szCs w:val="26"/>
        </w:rPr>
      </w:pPr>
      <w:r w:rsidRPr="006D396D">
        <w:rPr>
          <w:rFonts w:ascii="Times New Roman" w:hAnsi="Times New Roman"/>
          <w:b w:val="0"/>
          <w:sz w:val="26"/>
          <w:szCs w:val="26"/>
        </w:rPr>
        <w:t>(Danh sách này có 27 người)</w:t>
      </w:r>
    </w:p>
    <w:p w:rsidR="00CC2234" w:rsidRPr="00C1791D" w:rsidRDefault="00CC2234" w:rsidP="004D1B6F">
      <w:pPr>
        <w:spacing w:line="360" w:lineRule="auto"/>
        <w:jc w:val="both"/>
        <w:rPr>
          <w:sz w:val="26"/>
          <w:szCs w:val="26"/>
        </w:rPr>
      </w:pPr>
    </w:p>
    <w:sectPr w:rsidR="00CC2234" w:rsidRPr="00C1791D" w:rsidSect="00117764">
      <w:pgSz w:w="12240" w:h="15840"/>
      <w:pgMar w:top="1170" w:right="1183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587B"/>
    <w:multiLevelType w:val="hybridMultilevel"/>
    <w:tmpl w:val="117E74AC"/>
    <w:lvl w:ilvl="0" w:tplc="4CD274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ED52F0"/>
    <w:multiLevelType w:val="hybridMultilevel"/>
    <w:tmpl w:val="D9F07802"/>
    <w:lvl w:ilvl="0" w:tplc="622E08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D04C6B"/>
    <w:multiLevelType w:val="hybridMultilevel"/>
    <w:tmpl w:val="222C5776"/>
    <w:lvl w:ilvl="0" w:tplc="EF401A1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8995779"/>
    <w:multiLevelType w:val="hybridMultilevel"/>
    <w:tmpl w:val="956A86AE"/>
    <w:lvl w:ilvl="0" w:tplc="24B46DE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3B87F18"/>
    <w:multiLevelType w:val="hybridMultilevel"/>
    <w:tmpl w:val="84D097BC"/>
    <w:lvl w:ilvl="0" w:tplc="89E803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5EFA6779"/>
    <w:multiLevelType w:val="hybridMultilevel"/>
    <w:tmpl w:val="D9F07802"/>
    <w:lvl w:ilvl="0" w:tplc="622E08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895EFC"/>
    <w:multiLevelType w:val="hybridMultilevel"/>
    <w:tmpl w:val="5490A7C2"/>
    <w:lvl w:ilvl="0" w:tplc="6880772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7BE1348D"/>
    <w:multiLevelType w:val="hybridMultilevel"/>
    <w:tmpl w:val="D9F07802"/>
    <w:lvl w:ilvl="0" w:tplc="622E08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E8B"/>
    <w:rsid w:val="000278FA"/>
    <w:rsid w:val="000509C2"/>
    <w:rsid w:val="00054B54"/>
    <w:rsid w:val="00062B96"/>
    <w:rsid w:val="000A2968"/>
    <w:rsid w:val="00117764"/>
    <w:rsid w:val="0019345D"/>
    <w:rsid w:val="001A3D73"/>
    <w:rsid w:val="00252956"/>
    <w:rsid w:val="002732EC"/>
    <w:rsid w:val="002C3D54"/>
    <w:rsid w:val="003308B8"/>
    <w:rsid w:val="00344B18"/>
    <w:rsid w:val="003559E8"/>
    <w:rsid w:val="00372271"/>
    <w:rsid w:val="00380303"/>
    <w:rsid w:val="00383946"/>
    <w:rsid w:val="003E560E"/>
    <w:rsid w:val="00435D85"/>
    <w:rsid w:val="0043671A"/>
    <w:rsid w:val="004A37D2"/>
    <w:rsid w:val="004D1B6F"/>
    <w:rsid w:val="004F5FF3"/>
    <w:rsid w:val="00602FD0"/>
    <w:rsid w:val="00610581"/>
    <w:rsid w:val="00691EA2"/>
    <w:rsid w:val="006B6401"/>
    <w:rsid w:val="006D348A"/>
    <w:rsid w:val="006D396D"/>
    <w:rsid w:val="00712B5C"/>
    <w:rsid w:val="00720E8B"/>
    <w:rsid w:val="007E0FFA"/>
    <w:rsid w:val="007E4564"/>
    <w:rsid w:val="008130E3"/>
    <w:rsid w:val="00860A3C"/>
    <w:rsid w:val="008B3EBA"/>
    <w:rsid w:val="00935E1F"/>
    <w:rsid w:val="009505C3"/>
    <w:rsid w:val="009801E3"/>
    <w:rsid w:val="00987934"/>
    <w:rsid w:val="009A7A4B"/>
    <w:rsid w:val="009F0395"/>
    <w:rsid w:val="00A71AA6"/>
    <w:rsid w:val="00A936AA"/>
    <w:rsid w:val="00AB031F"/>
    <w:rsid w:val="00AF2F3A"/>
    <w:rsid w:val="00B73126"/>
    <w:rsid w:val="00B922AD"/>
    <w:rsid w:val="00C00E7C"/>
    <w:rsid w:val="00C10688"/>
    <w:rsid w:val="00C1791D"/>
    <w:rsid w:val="00C73595"/>
    <w:rsid w:val="00CC2234"/>
    <w:rsid w:val="00CE3AAD"/>
    <w:rsid w:val="00D03982"/>
    <w:rsid w:val="00D242C0"/>
    <w:rsid w:val="00D55280"/>
    <w:rsid w:val="00D62A48"/>
    <w:rsid w:val="00DA7C3E"/>
    <w:rsid w:val="00DB4F2C"/>
    <w:rsid w:val="00E23344"/>
    <w:rsid w:val="00E40E5A"/>
    <w:rsid w:val="00E45868"/>
    <w:rsid w:val="00EA435F"/>
    <w:rsid w:val="00EB1F1B"/>
    <w:rsid w:val="00F05BB5"/>
    <w:rsid w:val="00F16506"/>
    <w:rsid w:val="00F44B74"/>
    <w:rsid w:val="00F71BB1"/>
    <w:rsid w:val="00F9654E"/>
    <w:rsid w:val="00FE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8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7A4B"/>
    <w:pPr>
      <w:keepNext/>
      <w:jc w:val="center"/>
      <w:outlineLvl w:val="1"/>
    </w:pPr>
    <w:rPr>
      <w:rFonts w:ascii="VNI-Times" w:hAnsi="VNI-Times"/>
      <w:b/>
      <w:i/>
      <w:color w:val="00000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A7A4B"/>
    <w:rPr>
      <w:rFonts w:ascii="VNI-Times" w:hAnsi="VNI-Times" w:cs="Times New Roman"/>
      <w:b/>
      <w:i/>
      <w:color w:val="000000"/>
      <w:sz w:val="20"/>
      <w:szCs w:val="20"/>
    </w:rPr>
  </w:style>
  <w:style w:type="paragraph" w:styleId="ListParagraph">
    <w:name w:val="List Paragraph"/>
    <w:basedOn w:val="Normal"/>
    <w:uiPriority w:val="99"/>
    <w:qFormat/>
    <w:rsid w:val="00C10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368</Words>
  <Characters>2104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BÀ RỊA-VŨNG TÀU      CỘNG HÒA XÃ HỘI CHỦ NGHĨA VIỆT NAM</dc:title>
  <dc:subject/>
  <dc:creator>A</dc:creator>
  <cp:keywords/>
  <dc:description/>
  <cp:lastModifiedBy>Thanh An</cp:lastModifiedBy>
  <cp:revision>2</cp:revision>
  <cp:lastPrinted>2018-08-22T03:05:00Z</cp:lastPrinted>
  <dcterms:created xsi:type="dcterms:W3CDTF">2018-08-23T08:22:00Z</dcterms:created>
  <dcterms:modified xsi:type="dcterms:W3CDTF">2018-08-23T08:22:00Z</dcterms:modified>
</cp:coreProperties>
</file>